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77" w:rsidRDefault="00C11E77" w:rsidP="00C3778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C11E77" w:rsidRDefault="00C11E77" w:rsidP="00C3778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11E77" w:rsidRDefault="00C11E77" w:rsidP="00C3778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18.10.2023 № 200</w:t>
      </w:r>
    </w:p>
    <w:p w:rsidR="00C11E77" w:rsidRPr="00B92C54" w:rsidRDefault="00C11E77" w:rsidP="00C3778C">
      <w:pPr>
        <w:spacing w:after="0"/>
        <w:jc w:val="right"/>
        <w:rPr>
          <w:rFonts w:ascii="Times New Roman" w:hAnsi="Times New Roman"/>
          <w:sz w:val="16"/>
          <w:szCs w:val="16"/>
        </w:rPr>
      </w:pPr>
    </w:p>
    <w:p w:rsidR="00C11E77" w:rsidRPr="000E13D7" w:rsidRDefault="00C11E77" w:rsidP="00C3778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E13D7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4</w:t>
      </w:r>
    </w:p>
    <w:p w:rsidR="00C11E77" w:rsidRPr="000E13D7" w:rsidRDefault="00C11E77" w:rsidP="00C3778C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E13D7">
        <w:rPr>
          <w:rFonts w:ascii="Times New Roman" w:hAnsi="Times New Roman"/>
          <w:sz w:val="28"/>
          <w:szCs w:val="28"/>
        </w:rPr>
        <w:t xml:space="preserve"> к Правилам благоустройства </w:t>
      </w:r>
    </w:p>
    <w:p w:rsidR="00C11E77" w:rsidRPr="000E13D7" w:rsidRDefault="00C11E77" w:rsidP="00C3778C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0E13D7">
        <w:rPr>
          <w:rFonts w:ascii="Times New Roman" w:hAnsi="Times New Roman"/>
          <w:sz w:val="28"/>
          <w:szCs w:val="28"/>
        </w:rPr>
        <w:t>территории города Пыть-Ях</w:t>
      </w:r>
      <w:r>
        <w:rPr>
          <w:rFonts w:ascii="Times New Roman" w:hAnsi="Times New Roman"/>
          <w:sz w:val="28"/>
          <w:szCs w:val="28"/>
        </w:rPr>
        <w:t>а</w:t>
      </w:r>
    </w:p>
    <w:p w:rsidR="00C11E77" w:rsidRDefault="00C11E77" w:rsidP="00C3778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C11E77" w:rsidRDefault="00C11E77" w:rsidP="00C3778C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Визуальный стиль паспорта объекта строительства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96"/>
        <w:gridCol w:w="385"/>
      </w:tblGrid>
      <w:tr w:rsidR="00C11E77" w:rsidTr="00B773B2">
        <w:tc>
          <w:tcPr>
            <w:tcW w:w="14596" w:type="dxa"/>
            <w:tcBorders>
              <w:top w:val="nil"/>
              <w:left w:val="nil"/>
              <w:bottom w:val="nil"/>
              <w:right w:val="nil"/>
            </w:tcBorders>
          </w:tcPr>
          <w:p w:rsidR="00C11E77" w:rsidRDefault="00C11E77"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margin-left:8.7pt;margin-top:-351.35pt;width:695.25pt;height:354pt;z-index:251658240;visibility:visible;mso-position-horizontal-relative:margin">
                  <v:imagedata r:id="rId4" o:title=""/>
                  <w10:wrap type="topAndBottom" anchorx="margin"/>
                </v:shape>
              </w:pic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/>
          <w:p w:rsidR="00C11E77" w:rsidRDefault="00C11E77">
            <w:r>
              <w:t>».</w:t>
            </w:r>
          </w:p>
        </w:tc>
      </w:tr>
    </w:tbl>
    <w:p w:rsidR="00C11E77" w:rsidRDefault="00C11E77" w:rsidP="00C3778C"/>
    <w:sectPr w:rsidR="00C11E77" w:rsidSect="00C3778C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778C"/>
    <w:rsid w:val="000E13D7"/>
    <w:rsid w:val="002E6CCD"/>
    <w:rsid w:val="003C640D"/>
    <w:rsid w:val="00417419"/>
    <w:rsid w:val="00922CAF"/>
    <w:rsid w:val="00B773B2"/>
    <w:rsid w:val="00B92C54"/>
    <w:rsid w:val="00C11E77"/>
    <w:rsid w:val="00C3778C"/>
    <w:rsid w:val="00CA5C40"/>
    <w:rsid w:val="00D7015B"/>
    <w:rsid w:val="00DD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3778C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377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30</Words>
  <Characters>176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2023-10-18T07:03:00Z</cp:lastPrinted>
  <dcterms:created xsi:type="dcterms:W3CDTF">2023-10-18T05:16:00Z</dcterms:created>
  <dcterms:modified xsi:type="dcterms:W3CDTF">2023-10-18T09:43:00Z</dcterms:modified>
</cp:coreProperties>
</file>